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83EF7F" w14:textId="77777777" w:rsidR="00760489" w:rsidRDefault="00760489" w:rsidP="00760489">
      <w:pPr>
        <w:pStyle w:val="NoSpacing"/>
      </w:pPr>
      <w:r>
        <w:rPr>
          <w:u w:val="single"/>
        </w:rPr>
        <w:t>William KEER</w:t>
      </w:r>
      <w:r>
        <w:t xml:space="preserve">    </w:t>
      </w:r>
      <w:proofErr w:type="gramStart"/>
      <w:r>
        <w:t xml:space="preserve">   (</w:t>
      </w:r>
      <w:proofErr w:type="gramEnd"/>
      <w:r>
        <w:t>fl.1484)</w:t>
      </w:r>
    </w:p>
    <w:p w14:paraId="6787BB0B" w14:textId="77777777" w:rsidR="00760489" w:rsidRDefault="00760489" w:rsidP="00760489">
      <w:pPr>
        <w:pStyle w:val="NoSpacing"/>
      </w:pPr>
      <w:r>
        <w:t>of Chelmsford, Essex. Chapman.</w:t>
      </w:r>
    </w:p>
    <w:p w14:paraId="5D1F8204" w14:textId="77777777" w:rsidR="00760489" w:rsidRDefault="00760489" w:rsidP="00760489">
      <w:pPr>
        <w:pStyle w:val="NoSpacing"/>
      </w:pPr>
    </w:p>
    <w:p w14:paraId="1CCBB84F" w14:textId="77777777" w:rsidR="00760489" w:rsidRDefault="00760489" w:rsidP="00760489">
      <w:pPr>
        <w:pStyle w:val="NoSpacing"/>
      </w:pPr>
    </w:p>
    <w:p w14:paraId="4E6A74E8" w14:textId="77777777" w:rsidR="00760489" w:rsidRDefault="00760489" w:rsidP="00760489">
      <w:pPr>
        <w:pStyle w:val="NoSpacing"/>
      </w:pPr>
      <w:r>
        <w:tab/>
        <w:t>1484</w:t>
      </w:r>
      <w:r>
        <w:tab/>
        <w:t>Thomas Shelley of London, mercer(q.v.), brought a plaint of debt against him</w:t>
      </w:r>
    </w:p>
    <w:p w14:paraId="6513C9B0" w14:textId="77777777" w:rsidR="00760489" w:rsidRDefault="00760489" w:rsidP="00760489">
      <w:pPr>
        <w:pStyle w:val="NoSpacing"/>
      </w:pPr>
      <w:r>
        <w:tab/>
      </w:r>
      <w:r>
        <w:tab/>
        <w:t xml:space="preserve">and Richard </w:t>
      </w:r>
      <w:proofErr w:type="spellStart"/>
      <w:r>
        <w:t>Rychere</w:t>
      </w:r>
      <w:proofErr w:type="spellEnd"/>
      <w:r>
        <w:t xml:space="preserve"> of Essex(q.v.).</w:t>
      </w:r>
    </w:p>
    <w:p w14:paraId="432D43DF" w14:textId="77777777" w:rsidR="00760489" w:rsidRDefault="00760489" w:rsidP="00760489">
      <w:pPr>
        <w:pStyle w:val="NoSpacing"/>
      </w:pPr>
      <w:r>
        <w:tab/>
      </w:r>
      <w:r>
        <w:tab/>
        <w:t>(</w:t>
      </w:r>
      <w:hyperlink r:id="rId6" w:history="1">
        <w:r w:rsidRPr="002F68F7">
          <w:rPr>
            <w:rStyle w:val="Hyperlink"/>
          </w:rPr>
          <w:t>http://aalt.law.uh.edu/Indices/CP40Indices/CP40no888Pl.htm</w:t>
        </w:r>
      </w:hyperlink>
      <w:r>
        <w:t>)</w:t>
      </w:r>
    </w:p>
    <w:p w14:paraId="3A91A12C" w14:textId="77777777" w:rsidR="00760489" w:rsidRDefault="00760489" w:rsidP="00760489">
      <w:pPr>
        <w:pStyle w:val="NoSpacing"/>
      </w:pPr>
    </w:p>
    <w:p w14:paraId="7FE0E2AE" w14:textId="77777777" w:rsidR="00760489" w:rsidRDefault="00760489" w:rsidP="00760489">
      <w:pPr>
        <w:pStyle w:val="NoSpacing"/>
      </w:pPr>
    </w:p>
    <w:p w14:paraId="71653B46" w14:textId="77777777" w:rsidR="00760489" w:rsidRDefault="00760489" w:rsidP="00760489">
      <w:pPr>
        <w:pStyle w:val="NoSpacing"/>
      </w:pPr>
      <w:r>
        <w:t>2 January 2019</w:t>
      </w:r>
    </w:p>
    <w:p w14:paraId="38C92A50" w14:textId="77777777" w:rsidR="006B2F86" w:rsidRPr="00E71FC3" w:rsidRDefault="0076048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9A15AA" w14:textId="77777777" w:rsidR="00760489" w:rsidRDefault="00760489" w:rsidP="00E71FC3">
      <w:pPr>
        <w:spacing w:after="0" w:line="240" w:lineRule="auto"/>
      </w:pPr>
      <w:r>
        <w:separator/>
      </w:r>
    </w:p>
  </w:endnote>
  <w:endnote w:type="continuationSeparator" w:id="0">
    <w:p w14:paraId="2BCBCD03" w14:textId="77777777" w:rsidR="00760489" w:rsidRDefault="0076048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E12D3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690C64" w14:textId="77777777" w:rsidR="00760489" w:rsidRDefault="00760489" w:rsidP="00E71FC3">
      <w:pPr>
        <w:spacing w:after="0" w:line="240" w:lineRule="auto"/>
      </w:pPr>
      <w:r>
        <w:separator/>
      </w:r>
    </w:p>
  </w:footnote>
  <w:footnote w:type="continuationSeparator" w:id="0">
    <w:p w14:paraId="3F259181" w14:textId="77777777" w:rsidR="00760489" w:rsidRDefault="0076048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489"/>
    <w:rsid w:val="001A7C09"/>
    <w:rsid w:val="00577BD5"/>
    <w:rsid w:val="00656CBA"/>
    <w:rsid w:val="006A1F77"/>
    <w:rsid w:val="00733BE7"/>
    <w:rsid w:val="0076048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55298C"/>
  <w15:chartTrackingRefBased/>
  <w15:docId w15:val="{E15383F5-82C0-4648-9C76-7A1A78964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76048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2019-01-05T21:11:00Z</dcterms:created>
  <dcterms:modified xsi:type="dcterms:W3CDTF">2019-01-05T21:12:00Z</dcterms:modified>
</cp:coreProperties>
</file>